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DC2B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35CDC2C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C2C0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C2C1" w14:textId="77777777" w:rsidR="00C44B8B" w:rsidRPr="0073431B" w:rsidRDefault="00634C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4CB9">
              <w:rPr>
                <w:b/>
                <w:sz w:val="26"/>
                <w:szCs w:val="26"/>
                <w:lang w:val="en-US"/>
              </w:rPr>
              <w:t>203C_129</w:t>
            </w:r>
          </w:p>
        </w:tc>
      </w:tr>
      <w:tr w:rsidR="00C44B8B" w14:paraId="35CDC2C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C2C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C2C4" w14:textId="77777777" w:rsidR="00C44B8B" w:rsidRPr="00634CB9" w:rsidRDefault="00170DC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634CB9">
              <w:rPr>
                <w:b/>
                <w:sz w:val="26"/>
                <w:szCs w:val="26"/>
                <w:lang w:val="en-US"/>
              </w:rPr>
              <w:t>2078162</w:t>
            </w:r>
            <w:r w:rsidR="00C44B8B" w:rsidRPr="00634CB9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14:paraId="35CDC2C6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DC2C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DC2C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DC2C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DC2C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DC2CB" w14:textId="77777777" w:rsidR="00C44B8B" w:rsidRPr="00CB6078" w:rsidRDefault="00C44B8B" w:rsidP="00C44B8B"/>
    <w:p w14:paraId="35CDC2CC" w14:textId="77777777" w:rsidR="00C44B8B" w:rsidRPr="00CB6078" w:rsidRDefault="00C44B8B" w:rsidP="00C44B8B"/>
    <w:p w14:paraId="35CDC2CD" w14:textId="77777777" w:rsidR="00C44B8B" w:rsidRPr="00CB6078" w:rsidRDefault="00C44B8B" w:rsidP="00C44B8B"/>
    <w:p w14:paraId="35CDC2C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DC2CF" w14:textId="77777777" w:rsidR="00612811" w:rsidRPr="0095396F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D67ED9">
        <w:rPr>
          <w:b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42C85">
        <w:rPr>
          <w:b/>
          <w:sz w:val="26"/>
          <w:szCs w:val="26"/>
        </w:rPr>
        <w:t>(</w:t>
      </w:r>
      <w:r w:rsidR="0095396F" w:rsidRPr="00D67ED9">
        <w:rPr>
          <w:b/>
          <w:sz w:val="26"/>
          <w:szCs w:val="26"/>
        </w:rPr>
        <w:t xml:space="preserve">Хомут </w:t>
      </w:r>
      <w:r w:rsidR="00170DC0" w:rsidRPr="00D67ED9">
        <w:rPr>
          <w:b/>
          <w:sz w:val="26"/>
          <w:szCs w:val="26"/>
        </w:rPr>
        <w:t>Х42 3.407.1-143.8.49</w:t>
      </w:r>
      <w:r w:rsidR="00D42C85">
        <w:rPr>
          <w:b/>
          <w:sz w:val="26"/>
          <w:szCs w:val="26"/>
        </w:rPr>
        <w:t>)</w:t>
      </w:r>
      <w:r w:rsidR="00A21619">
        <w:rPr>
          <w:b/>
          <w:sz w:val="26"/>
          <w:szCs w:val="26"/>
        </w:rPr>
        <w:t>.</w:t>
      </w:r>
      <w:r w:rsidR="00232E4A" w:rsidRPr="00D67ED9">
        <w:rPr>
          <w:b/>
          <w:sz w:val="26"/>
          <w:szCs w:val="26"/>
        </w:rPr>
        <w:t xml:space="preserve"> </w:t>
      </w:r>
      <w:r w:rsidR="009C0389" w:rsidRPr="00D67ED9">
        <w:rPr>
          <w:b/>
          <w:sz w:val="26"/>
          <w:szCs w:val="26"/>
        </w:rPr>
        <w:t xml:space="preserve"> Лот № </w:t>
      </w:r>
      <w:r w:rsidR="00F115B9" w:rsidRPr="00D67ED9">
        <w:rPr>
          <w:b/>
          <w:sz w:val="26"/>
          <w:szCs w:val="26"/>
        </w:rPr>
        <w:t>203</w:t>
      </w:r>
      <w:r w:rsidR="00F115B9" w:rsidRPr="00D67ED9">
        <w:rPr>
          <w:b/>
          <w:sz w:val="26"/>
          <w:szCs w:val="26"/>
          <w:lang w:val="en-US"/>
        </w:rPr>
        <w:t>C</w:t>
      </w:r>
    </w:p>
    <w:p w14:paraId="35CDC2D0" w14:textId="77777777" w:rsidR="00020DD3" w:rsidRPr="0095396F" w:rsidRDefault="00020DD3" w:rsidP="00612811">
      <w:pPr>
        <w:spacing w:line="276" w:lineRule="auto"/>
        <w:ind w:firstLine="709"/>
        <w:rPr>
          <w:sz w:val="24"/>
          <w:szCs w:val="24"/>
          <w:u w:val="single"/>
        </w:rPr>
      </w:pPr>
    </w:p>
    <w:p w14:paraId="35CDC2D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DC2D2" w14:textId="77777777" w:rsidR="004F4E9E" w:rsidRPr="00B657F2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42C85">
        <w:rPr>
          <w:sz w:val="24"/>
          <w:szCs w:val="24"/>
        </w:rPr>
        <w:t xml:space="preserve">характеристики </w:t>
      </w:r>
      <w:r w:rsidR="00D67ED9" w:rsidRPr="00D42C85">
        <w:rPr>
          <w:sz w:val="24"/>
          <w:szCs w:val="24"/>
        </w:rPr>
        <w:t xml:space="preserve">траверс </w:t>
      </w:r>
      <w:r w:rsidR="004F4E9E" w:rsidRPr="00D42C85">
        <w:rPr>
          <w:sz w:val="24"/>
          <w:szCs w:val="24"/>
        </w:rPr>
        <w:t xml:space="preserve">должны соответствовать </w:t>
      </w:r>
      <w:r w:rsidR="001759FB" w:rsidRPr="00D42C85">
        <w:rPr>
          <w:sz w:val="24"/>
          <w:szCs w:val="24"/>
        </w:rPr>
        <w:t>требованиям</w:t>
      </w:r>
      <w:r w:rsidR="00A21619">
        <w:rPr>
          <w:sz w:val="24"/>
          <w:szCs w:val="24"/>
        </w:rPr>
        <w:t xml:space="preserve"> </w:t>
      </w:r>
      <w:r w:rsidR="00D67ED9" w:rsidRPr="00D42C85">
        <w:rPr>
          <w:sz w:val="24"/>
          <w:szCs w:val="24"/>
        </w:rPr>
        <w:t>Т</w:t>
      </w:r>
      <w:bookmarkStart w:id="2" w:name="Поле4"/>
      <w:r w:rsidR="00170DC0" w:rsidRPr="00D42C85">
        <w:rPr>
          <w:sz w:val="24"/>
          <w:szCs w:val="24"/>
        </w:rPr>
        <w:t>ипового проекта 3.407.1-143.8.49</w:t>
      </w:r>
      <w:r w:rsidR="0073431B" w:rsidRPr="00D42C85">
        <w:rPr>
          <w:sz w:val="24"/>
          <w:szCs w:val="24"/>
        </w:rPr>
        <w:t>.</w:t>
      </w:r>
      <w:bookmarkEnd w:id="2"/>
    </w:p>
    <w:p w14:paraId="35CDC2D3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DC2D4" w14:textId="77777777"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5CDC2D5" w14:textId="77777777" w:rsidR="001C0144" w:rsidRDefault="001C0144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35CDC2D6" w14:textId="77777777" w:rsidR="001C0144" w:rsidRDefault="001C0144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35CDC2D7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DC2D8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DC2D9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5CDC2DA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DC2DB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DC2DC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5CDC2DD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35CDC2DE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35CDC2DF" w14:textId="77777777" w:rsidR="001C0144" w:rsidRDefault="001C0144" w:rsidP="001C014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5CDC2E0" w14:textId="77777777" w:rsidR="001C0144" w:rsidRDefault="001C0144" w:rsidP="001C014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5CDC2E1" w14:textId="77777777" w:rsidR="001C0144" w:rsidRDefault="001C0144" w:rsidP="001C01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35CDC2E2" w14:textId="77777777" w:rsidR="001C0144" w:rsidRDefault="009C2345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42C85">
        <w:rPr>
          <w:sz w:val="24"/>
          <w:szCs w:val="24"/>
        </w:rPr>
        <w:t>Типового проекта 3.407.1-143.8.49</w:t>
      </w:r>
      <w:r w:rsidR="001C0144">
        <w:rPr>
          <w:sz w:val="26"/>
          <w:szCs w:val="26"/>
        </w:rPr>
        <w:t>;</w:t>
      </w:r>
    </w:p>
    <w:p w14:paraId="35CDC2E3" w14:textId="77777777" w:rsidR="001C0144" w:rsidRDefault="001C0144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5CDC2E4" w14:textId="77777777" w:rsidR="001C0144" w:rsidRDefault="001C0144" w:rsidP="001C01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35CDC2E5" w14:textId="77777777"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CDC2E6" w14:textId="77777777"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35CDC2E7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CDC2E8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35CDC2E9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35CDC2EA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35CDC2EB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DC2EC" w14:textId="77777777"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35CDC2ED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CDC2EE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DC2EF" w14:textId="77777777"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5CDC2F0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5CDC2F1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DC2F2" w14:textId="77777777"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CDC2F3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35CDC2F4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35CDC2F5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35CDC2F6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5CDC2F7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35CDC2F8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35CDC2F9" w14:textId="77777777"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5CDC2FA" w14:textId="77777777"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DC2FB" w14:textId="77777777" w:rsidR="001C0144" w:rsidRDefault="001C0144" w:rsidP="00A216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35CDC2FC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5CDC2FD" w14:textId="77777777" w:rsidR="001C0144" w:rsidRDefault="001C0144" w:rsidP="001C01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DC2FE" w14:textId="77777777" w:rsidR="00562D55" w:rsidRPr="00CB6078" w:rsidRDefault="00562D55" w:rsidP="00451C4D">
      <w:pPr>
        <w:rPr>
          <w:sz w:val="26"/>
          <w:szCs w:val="26"/>
        </w:rPr>
      </w:pPr>
    </w:p>
    <w:p w14:paraId="35CDC2FF" w14:textId="77777777" w:rsidR="001D6900" w:rsidRPr="00CB6078" w:rsidRDefault="001D6900" w:rsidP="00451C4D">
      <w:pPr>
        <w:rPr>
          <w:sz w:val="26"/>
          <w:szCs w:val="26"/>
        </w:rPr>
      </w:pPr>
    </w:p>
    <w:p w14:paraId="35CDC300" w14:textId="77777777" w:rsidR="004A2665" w:rsidRPr="00CB6078" w:rsidRDefault="004A2665" w:rsidP="00451C4D">
      <w:pPr>
        <w:rPr>
          <w:sz w:val="26"/>
          <w:szCs w:val="26"/>
        </w:rPr>
      </w:pPr>
    </w:p>
    <w:p w14:paraId="35CDC301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DC30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DC30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DC306" w14:textId="77777777" w:rsidR="00274F80" w:rsidRDefault="00274F80">
      <w:r>
        <w:separator/>
      </w:r>
    </w:p>
  </w:endnote>
  <w:endnote w:type="continuationSeparator" w:id="0">
    <w:p w14:paraId="35CDC307" w14:textId="77777777" w:rsidR="00274F80" w:rsidRDefault="0027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DC304" w14:textId="77777777" w:rsidR="00274F80" w:rsidRDefault="00274F80">
      <w:r>
        <w:separator/>
      </w:r>
    </w:p>
  </w:footnote>
  <w:footnote w:type="continuationSeparator" w:id="0">
    <w:p w14:paraId="35CDC305" w14:textId="77777777" w:rsidR="00274F80" w:rsidRDefault="00274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DC308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DC30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822858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DC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1AC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DC0"/>
    <w:rsid w:val="00171D14"/>
    <w:rsid w:val="001727D0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14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82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4F80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2EE0"/>
    <w:rsid w:val="005630A8"/>
    <w:rsid w:val="00563343"/>
    <w:rsid w:val="00563F7B"/>
    <w:rsid w:val="00566742"/>
    <w:rsid w:val="005667AC"/>
    <w:rsid w:val="00567774"/>
    <w:rsid w:val="00567CD4"/>
    <w:rsid w:val="0057338B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4CB9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1CB5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6E7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5BA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1D78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4A5"/>
    <w:rsid w:val="00822362"/>
    <w:rsid w:val="00822B83"/>
    <w:rsid w:val="0082481E"/>
    <w:rsid w:val="008251F8"/>
    <w:rsid w:val="0082648A"/>
    <w:rsid w:val="008270E4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96F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345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619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A94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7F2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C85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67ED9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0D5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4FB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3EA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DC2BF"/>
  <w15:docId w15:val="{F69919F8-22A3-40D7-8225-C8591BAC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83060-05DE-4045-9652-8F6A901D9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4654F0-41E5-4727-9009-5D7EECB2D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C8115-EF55-451F-B8F6-0C5B48305BF7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2B7F1A-CA29-4BCB-A2B8-D764E6A78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1023</Words>
  <Characters>5837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Поддубская Кристина Валерьевна</cp:lastModifiedBy>
  <cp:revision>2</cp:revision>
  <cp:lastPrinted>2015-05-07T13:51:00Z</cp:lastPrinted>
  <dcterms:created xsi:type="dcterms:W3CDTF">2021-03-25T12:41:00Z</dcterms:created>
  <dcterms:modified xsi:type="dcterms:W3CDTF">2021-03-25T12:41:00Z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